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A4806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CHAUMBERLAIN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30E9D224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52F7F41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A31A1BA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Richard.      (C.F.R. 1405-13 p.120)</w:t>
      </w:r>
    </w:p>
    <w:p w14:paraId="3D16307E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74F1609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00D1CF4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Jun.1408</w:t>
      </w:r>
      <w:r>
        <w:rPr>
          <w:rFonts w:ascii="Times New Roman" w:hAnsi="Times New Roman" w:cs="Times New Roman"/>
          <w:sz w:val="24"/>
          <w:szCs w:val="24"/>
        </w:rPr>
        <w:tab/>
        <w:t>She was dead by this date.   (ibid.)</w:t>
      </w:r>
    </w:p>
    <w:p w14:paraId="221C93A2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D588345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7B0CA9B" w14:textId="77777777" w:rsidR="00444ED6" w:rsidRDefault="00444ED6" w:rsidP="00444E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11 December 2021</w:t>
      </w:r>
    </w:p>
    <w:p w14:paraId="081FF9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B02D4" w14:textId="77777777" w:rsidR="00444ED6" w:rsidRDefault="00444ED6" w:rsidP="009139A6">
      <w:r>
        <w:separator/>
      </w:r>
    </w:p>
  </w:endnote>
  <w:endnote w:type="continuationSeparator" w:id="0">
    <w:p w14:paraId="02D105E9" w14:textId="77777777" w:rsidR="00444ED6" w:rsidRDefault="00444E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51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67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9C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07AD2" w14:textId="77777777" w:rsidR="00444ED6" w:rsidRDefault="00444ED6" w:rsidP="009139A6">
      <w:r>
        <w:separator/>
      </w:r>
    </w:p>
  </w:footnote>
  <w:footnote w:type="continuationSeparator" w:id="0">
    <w:p w14:paraId="03C4FC81" w14:textId="77777777" w:rsidR="00444ED6" w:rsidRDefault="00444E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3AC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144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F48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D6"/>
    <w:rsid w:val="000666E0"/>
    <w:rsid w:val="002510B7"/>
    <w:rsid w:val="00444ED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44682"/>
  <w15:chartTrackingRefBased/>
  <w15:docId w15:val="{B25BD62E-C0D1-4B59-BA25-7ADF4DA9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D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2023-01-20T15:28:00Z</dcterms:created>
  <dcterms:modified xsi:type="dcterms:W3CDTF">2023-01-20T15:29:00Z</dcterms:modified>
</cp:coreProperties>
</file>